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29B7E" w14:textId="16DD5CDF" w:rsidR="00BA00AB" w:rsidRDefault="000301E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KIRKEBY</w:t>
      </w:r>
      <w:r>
        <w:rPr>
          <w:rFonts w:cs="Times New Roman"/>
          <w:szCs w:val="24"/>
        </w:rPr>
        <w:t xml:space="preserve">        (d.ca.1440)</w:t>
      </w:r>
    </w:p>
    <w:p w14:paraId="56CE9D70" w14:textId="77777777" w:rsidR="000301E1" w:rsidRDefault="000301E1" w:rsidP="009139A6">
      <w:pPr>
        <w:pStyle w:val="NoSpacing"/>
        <w:rPr>
          <w:rFonts w:cs="Times New Roman"/>
          <w:szCs w:val="24"/>
        </w:rPr>
      </w:pPr>
    </w:p>
    <w:p w14:paraId="2F91D189" w14:textId="77777777" w:rsidR="000301E1" w:rsidRDefault="000301E1" w:rsidP="009139A6">
      <w:pPr>
        <w:pStyle w:val="NoSpacing"/>
        <w:rPr>
          <w:rFonts w:cs="Times New Roman"/>
          <w:szCs w:val="24"/>
        </w:rPr>
      </w:pPr>
    </w:p>
    <w:p w14:paraId="596EF41C" w14:textId="2D0795D4" w:rsidR="000301E1" w:rsidRDefault="000301E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Msr.1440</w:t>
      </w:r>
      <w:r>
        <w:rPr>
          <w:rFonts w:cs="Times New Roman"/>
          <w:szCs w:val="24"/>
        </w:rPr>
        <w:tab/>
        <w:t>Writ of diem clausit extremum to the Escheator of Cumberland.</w:t>
      </w:r>
    </w:p>
    <w:p w14:paraId="34A47615" w14:textId="36538D1C" w:rsidR="000301E1" w:rsidRDefault="000301E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p.104)</w:t>
      </w:r>
    </w:p>
    <w:p w14:paraId="7EE7D638" w14:textId="77777777" w:rsidR="000301E1" w:rsidRDefault="000301E1" w:rsidP="009139A6">
      <w:pPr>
        <w:pStyle w:val="NoSpacing"/>
        <w:rPr>
          <w:rFonts w:cs="Times New Roman"/>
          <w:szCs w:val="24"/>
        </w:rPr>
      </w:pPr>
    </w:p>
    <w:p w14:paraId="157C49EB" w14:textId="77777777" w:rsidR="000301E1" w:rsidRDefault="000301E1" w:rsidP="009139A6">
      <w:pPr>
        <w:pStyle w:val="NoSpacing"/>
        <w:rPr>
          <w:rFonts w:cs="Times New Roman"/>
          <w:szCs w:val="24"/>
        </w:rPr>
      </w:pPr>
    </w:p>
    <w:p w14:paraId="3002470C" w14:textId="3C52DA66" w:rsidR="000301E1" w:rsidRPr="000301E1" w:rsidRDefault="000301E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2023</w:t>
      </w:r>
    </w:p>
    <w:sectPr w:rsidR="000301E1" w:rsidRPr="000301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1DB3D" w14:textId="77777777" w:rsidR="000301E1" w:rsidRDefault="000301E1" w:rsidP="009139A6">
      <w:r>
        <w:separator/>
      </w:r>
    </w:p>
  </w:endnote>
  <w:endnote w:type="continuationSeparator" w:id="0">
    <w:p w14:paraId="3D510343" w14:textId="77777777" w:rsidR="000301E1" w:rsidRDefault="000301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4C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B8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EB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4115B" w14:textId="77777777" w:rsidR="000301E1" w:rsidRDefault="000301E1" w:rsidP="009139A6">
      <w:r>
        <w:separator/>
      </w:r>
    </w:p>
  </w:footnote>
  <w:footnote w:type="continuationSeparator" w:id="0">
    <w:p w14:paraId="7FCB054D" w14:textId="77777777" w:rsidR="000301E1" w:rsidRDefault="000301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C41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C7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2A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1E1"/>
    <w:rsid w:val="000301E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74C8B"/>
  <w15:chartTrackingRefBased/>
  <w15:docId w15:val="{7765A9C8-3BC2-4B57-A0EC-92D74D9B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2023-07-07T20:22:00Z</dcterms:created>
  <dcterms:modified xsi:type="dcterms:W3CDTF">2023-07-07T20:24:00Z</dcterms:modified>
</cp:coreProperties>
</file>